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EF8" w:rsidRDefault="007F1EF8" w:rsidP="007F1E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HERVY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7F1EF8" w:rsidRDefault="007F1EF8" w:rsidP="007F1E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Marston</w:t>
      </w:r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7F1EF8" w:rsidRDefault="007F1EF8" w:rsidP="007F1E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EF8" w:rsidRDefault="007F1EF8" w:rsidP="007F1E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EF8" w:rsidRDefault="007F1EF8" w:rsidP="007F1E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</w:t>
      </w:r>
      <w:r w:rsidR="005010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Aug.1433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Navenby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Lincolnshire,</w:t>
      </w:r>
    </w:p>
    <w:p w:rsidR="007F1EF8" w:rsidRDefault="007F1EF8" w:rsidP="007F1E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Neweland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F1EF8" w:rsidRDefault="007F1EF8" w:rsidP="007F1E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24-57)</w:t>
      </w:r>
    </w:p>
    <w:p w:rsidR="007F1EF8" w:rsidRDefault="007F1EF8" w:rsidP="007F1E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EF8" w:rsidRDefault="007F1EF8" w:rsidP="007F1E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EF8" w:rsidRPr="00747189" w:rsidRDefault="007F1EF8" w:rsidP="007F1E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2016</w:t>
      </w:r>
    </w:p>
    <w:bookmarkEnd w:id="0"/>
    <w:p w:rsidR="006B2F86" w:rsidRPr="007F1EF8" w:rsidRDefault="0050100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7F1E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EF8" w:rsidRDefault="007F1EF8" w:rsidP="00E71FC3">
      <w:pPr>
        <w:spacing w:after="0" w:line="240" w:lineRule="auto"/>
      </w:pPr>
      <w:r>
        <w:separator/>
      </w:r>
    </w:p>
  </w:endnote>
  <w:endnote w:type="continuationSeparator" w:id="0">
    <w:p w:rsidR="007F1EF8" w:rsidRDefault="007F1E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EF8" w:rsidRDefault="007F1EF8" w:rsidP="00E71FC3">
      <w:pPr>
        <w:spacing w:after="0" w:line="240" w:lineRule="auto"/>
      </w:pPr>
      <w:r>
        <w:separator/>
      </w:r>
    </w:p>
  </w:footnote>
  <w:footnote w:type="continuationSeparator" w:id="0">
    <w:p w:rsidR="007F1EF8" w:rsidRDefault="007F1E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EF8"/>
    <w:rsid w:val="0050100C"/>
    <w:rsid w:val="007F1EF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540BA"/>
  <w15:chartTrackingRefBased/>
  <w15:docId w15:val="{CFB7C70B-B7AA-4753-8CF2-503B4312C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2016-03-13T20:00:00Z</dcterms:created>
  <dcterms:modified xsi:type="dcterms:W3CDTF">2016-03-13T20:02:00Z</dcterms:modified>
</cp:coreProperties>
</file>